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9435D4" w14:textId="09499B11" w:rsidR="00BA00AB" w:rsidRDefault="003B264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POSTALE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fl.1504)</w:t>
      </w:r>
    </w:p>
    <w:p w14:paraId="67CE923F" w14:textId="7ACD6821" w:rsidR="003B2641" w:rsidRDefault="003B264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20B3BF" w14:textId="429C86AB" w:rsidR="003B2641" w:rsidRDefault="003B264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E737A0" w14:textId="3B2FCE5A" w:rsidR="003B2641" w:rsidRDefault="003B264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Jan.1504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p.131)</w:t>
      </w:r>
    </w:p>
    <w:p w14:paraId="340C2AF6" w14:textId="51D8F828" w:rsidR="003B2641" w:rsidRDefault="003B264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B4F9BD" w14:textId="38DD8E05" w:rsidR="003B2641" w:rsidRDefault="003B264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9E1ECC" w14:textId="6D0F0CA4" w:rsidR="003B2641" w:rsidRPr="003B2641" w:rsidRDefault="003B264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2021</w:t>
      </w:r>
    </w:p>
    <w:sectPr w:rsidR="003B2641" w:rsidRPr="003B26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CAA762" w14:textId="77777777" w:rsidR="003B2641" w:rsidRDefault="003B2641" w:rsidP="009139A6">
      <w:r>
        <w:separator/>
      </w:r>
    </w:p>
  </w:endnote>
  <w:endnote w:type="continuationSeparator" w:id="0">
    <w:p w14:paraId="7A4C942A" w14:textId="77777777" w:rsidR="003B2641" w:rsidRDefault="003B26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EA7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7E4C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A25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E1DFA1" w14:textId="77777777" w:rsidR="003B2641" w:rsidRDefault="003B2641" w:rsidP="009139A6">
      <w:r>
        <w:separator/>
      </w:r>
    </w:p>
  </w:footnote>
  <w:footnote w:type="continuationSeparator" w:id="0">
    <w:p w14:paraId="2D03C127" w14:textId="77777777" w:rsidR="003B2641" w:rsidRDefault="003B26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5A3D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795B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E03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641"/>
    <w:rsid w:val="000666E0"/>
    <w:rsid w:val="002510B7"/>
    <w:rsid w:val="003B2641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FD8BF"/>
  <w15:chartTrackingRefBased/>
  <w15:docId w15:val="{8EC71510-8605-447F-85FE-C1612C9FE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2021-04-10T08:26:00Z</dcterms:created>
  <dcterms:modified xsi:type="dcterms:W3CDTF">2021-04-10T08:28:00Z</dcterms:modified>
</cp:coreProperties>
</file>